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31C3E3" w14:textId="77777777" w:rsidR="002B01DF" w:rsidRDefault="002B01DF" w:rsidP="002B0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Henry STONHAM (alias </w:t>
      </w:r>
      <w:proofErr w:type="gramStart"/>
      <w:r>
        <w:rPr>
          <w:rFonts w:ascii="Times New Roman" w:hAnsi="Times New Roman" w:cs="Times New Roman"/>
          <w:u w:val="single"/>
        </w:rPr>
        <w:t>PYGGE)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(fl.1484)</w:t>
      </w:r>
    </w:p>
    <w:p w14:paraId="76349B27" w14:textId="77777777" w:rsidR="002B01DF" w:rsidRDefault="002B01DF" w:rsidP="002B0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Waltham Holy Cross, Essex. Barber.</w:t>
      </w:r>
    </w:p>
    <w:p w14:paraId="5B311BA5" w14:textId="77777777" w:rsidR="002B01DF" w:rsidRDefault="002B01DF" w:rsidP="002B01DF">
      <w:pPr>
        <w:rPr>
          <w:rFonts w:ascii="Times New Roman" w:hAnsi="Times New Roman" w:cs="Times New Roman"/>
        </w:rPr>
      </w:pPr>
    </w:p>
    <w:p w14:paraId="05FE5D8A" w14:textId="77777777" w:rsidR="002B01DF" w:rsidRDefault="002B01DF" w:rsidP="002B01DF">
      <w:pPr>
        <w:rPr>
          <w:rFonts w:ascii="Times New Roman" w:hAnsi="Times New Roman" w:cs="Times New Roman"/>
        </w:rPr>
      </w:pPr>
    </w:p>
    <w:p w14:paraId="0A572D62" w14:textId="77777777" w:rsidR="002B01DF" w:rsidRDefault="002B01DF" w:rsidP="002B0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Sir William Say(q.v.), acting as the executor of Sir John Say(q.v.), brought</w:t>
      </w:r>
    </w:p>
    <w:p w14:paraId="4D74CF8F" w14:textId="77777777" w:rsidR="002B01DF" w:rsidRDefault="002B01DF" w:rsidP="002B0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 plaint of debt against him, John </w:t>
      </w:r>
      <w:proofErr w:type="spellStart"/>
      <w:r>
        <w:rPr>
          <w:rFonts w:ascii="Times New Roman" w:hAnsi="Times New Roman" w:cs="Times New Roman"/>
        </w:rPr>
        <w:t>Corwe</w:t>
      </w:r>
      <w:proofErr w:type="spellEnd"/>
      <w:r>
        <w:rPr>
          <w:rFonts w:ascii="Times New Roman" w:hAnsi="Times New Roman" w:cs="Times New Roman"/>
        </w:rPr>
        <w:t xml:space="preserve"> of Waltham Holy Cross(q.v.) and</w:t>
      </w:r>
    </w:p>
    <w:p w14:paraId="154B7B51" w14:textId="77777777" w:rsidR="002B01DF" w:rsidRDefault="002B01DF" w:rsidP="002B0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William Sutton of Hoddesdon, Hertfordshire(q.v.).</w:t>
      </w:r>
    </w:p>
    <w:p w14:paraId="0BC68827" w14:textId="77777777" w:rsidR="002B01DF" w:rsidRDefault="002B01DF" w:rsidP="002B0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5A61FCB5" w14:textId="77777777" w:rsidR="002B01DF" w:rsidRDefault="002B01DF" w:rsidP="002B01DF">
      <w:pPr>
        <w:rPr>
          <w:rFonts w:ascii="Times New Roman" w:hAnsi="Times New Roman" w:cs="Times New Roman"/>
        </w:rPr>
      </w:pPr>
    </w:p>
    <w:p w14:paraId="7C28A2F6" w14:textId="77777777" w:rsidR="002B01DF" w:rsidRDefault="002B01DF" w:rsidP="002B01DF">
      <w:pPr>
        <w:rPr>
          <w:rFonts w:ascii="Times New Roman" w:hAnsi="Times New Roman" w:cs="Times New Roman"/>
        </w:rPr>
      </w:pPr>
    </w:p>
    <w:p w14:paraId="3E00B732" w14:textId="77777777" w:rsidR="002B01DF" w:rsidRDefault="002B01DF" w:rsidP="002B01D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December 2018</w:t>
      </w:r>
    </w:p>
    <w:p w14:paraId="6F9E5295" w14:textId="77777777" w:rsidR="006B2F86" w:rsidRPr="00E71FC3" w:rsidRDefault="002B01D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02196" w14:textId="77777777" w:rsidR="002B01DF" w:rsidRDefault="002B01DF" w:rsidP="00E71FC3">
      <w:r>
        <w:separator/>
      </w:r>
    </w:p>
  </w:endnote>
  <w:endnote w:type="continuationSeparator" w:id="0">
    <w:p w14:paraId="4AD437AC" w14:textId="77777777" w:rsidR="002B01DF" w:rsidRDefault="002B01D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2A05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3150B" w14:textId="77777777" w:rsidR="002B01DF" w:rsidRDefault="002B01DF" w:rsidP="00E71FC3">
      <w:r>
        <w:separator/>
      </w:r>
    </w:p>
  </w:footnote>
  <w:footnote w:type="continuationSeparator" w:id="0">
    <w:p w14:paraId="5BBE4C77" w14:textId="77777777" w:rsidR="002B01DF" w:rsidRDefault="002B01D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1DF"/>
    <w:rsid w:val="001A7C09"/>
    <w:rsid w:val="002B01D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F5812"/>
  <w15:chartTrackingRefBased/>
  <w15:docId w15:val="{0399F223-4028-4C74-BBC0-5A0F369A3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01D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2018-12-21T19:53:00Z</dcterms:created>
  <dcterms:modified xsi:type="dcterms:W3CDTF">2018-12-21T19:54:00Z</dcterms:modified>
</cp:coreProperties>
</file>